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59" w:rsidRPr="007067DA" w:rsidRDefault="00973659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406.15pt;margin-top:-5.9pt;width:90.75pt;height:157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973659" w:rsidRPr="0069167F" w:rsidRDefault="00973659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7545DD">
        <w:rPr>
          <w:b/>
          <w:noProof/>
          <w:spacing w:val="8"/>
          <w:sz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4.25pt;visibility:visible" filled="t" fillcolor="silver">
            <v:imagedata r:id="rId7" o:title=""/>
          </v:shape>
        </w:pict>
      </w:r>
    </w:p>
    <w:p w:rsidR="00973659" w:rsidRPr="007067DA" w:rsidRDefault="00973659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973659" w:rsidRPr="007067DA" w:rsidRDefault="00973659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973659" w:rsidRDefault="00973659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Pr="007067DA">
        <w:rPr>
          <w:sz w:val="24"/>
          <w:szCs w:val="24"/>
        </w:rPr>
        <w:t>МОГО СКЛИКАННЯ</w:t>
      </w:r>
    </w:p>
    <w:p w:rsidR="00973659" w:rsidRPr="00D02890" w:rsidRDefault="00973659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973659" w:rsidRPr="00D02890" w:rsidRDefault="00973659" w:rsidP="00FE75C0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  <w:r w:rsidRPr="00D02890">
        <w:rPr>
          <w:b/>
          <w:sz w:val="32"/>
          <w:szCs w:val="32"/>
        </w:rPr>
        <w:t>Р І Ш Е Н Н Я</w:t>
      </w:r>
      <w:r>
        <w:rPr>
          <w:b/>
          <w:sz w:val="32"/>
          <w:szCs w:val="32"/>
        </w:rPr>
        <w:t xml:space="preserve">                                     проєкт</w:t>
      </w:r>
    </w:p>
    <w:p w:rsidR="00973659" w:rsidRPr="007067DA" w:rsidRDefault="00973659" w:rsidP="00FE75C0">
      <w:pPr>
        <w:spacing w:line="360" w:lineRule="auto"/>
        <w:ind w:right="567"/>
        <w:rPr>
          <w:sz w:val="28"/>
          <w:szCs w:val="28"/>
        </w:rPr>
      </w:pPr>
    </w:p>
    <w:p w:rsidR="00973659" w:rsidRPr="00AB4CF9" w:rsidRDefault="00973659" w:rsidP="00FE75C0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    травня 2022</w:t>
      </w:r>
      <w:r w:rsidRPr="00AB4CF9">
        <w:rPr>
          <w:sz w:val="28"/>
          <w:szCs w:val="28"/>
        </w:rPr>
        <w:t xml:space="preserve"> року        </w:t>
      </w:r>
      <w:r>
        <w:rPr>
          <w:sz w:val="28"/>
          <w:szCs w:val="28"/>
        </w:rPr>
        <w:t xml:space="preserve">          </w:t>
      </w:r>
      <w:r w:rsidRPr="00AB4C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м. Нововолинськ </w:t>
      </w:r>
      <w:r w:rsidRPr="00AB4C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</w:t>
      </w:r>
      <w:r w:rsidRPr="00AB4CF9">
        <w:rPr>
          <w:sz w:val="28"/>
          <w:szCs w:val="28"/>
        </w:rPr>
        <w:t>№</w:t>
      </w:r>
    </w:p>
    <w:p w:rsidR="00973659" w:rsidRDefault="00973659" w:rsidP="00FE75C0">
      <w:pPr>
        <w:spacing w:line="360" w:lineRule="auto"/>
        <w:ind w:right="5811"/>
        <w:rPr>
          <w:sz w:val="28"/>
          <w:szCs w:val="28"/>
        </w:rPr>
      </w:pPr>
    </w:p>
    <w:p w:rsidR="00973659" w:rsidRDefault="00973659" w:rsidP="00015CD3">
      <w:pPr>
        <w:rPr>
          <w:sz w:val="28"/>
          <w:szCs w:val="28"/>
        </w:rPr>
      </w:pPr>
      <w:r>
        <w:rPr>
          <w:sz w:val="28"/>
          <w:szCs w:val="28"/>
        </w:rPr>
        <w:t xml:space="preserve">Про Цільову соціальну програму  </w:t>
      </w:r>
    </w:p>
    <w:p w:rsidR="00973659" w:rsidRDefault="00973659" w:rsidP="00015CD3">
      <w:pPr>
        <w:rPr>
          <w:spacing w:val="1"/>
          <w:sz w:val="28"/>
          <w:szCs w:val="28"/>
        </w:rPr>
      </w:pPr>
      <w:r>
        <w:rPr>
          <w:sz w:val="28"/>
          <w:szCs w:val="28"/>
        </w:rPr>
        <w:t>підтримки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сім’ї,</w:t>
      </w:r>
      <w:r>
        <w:rPr>
          <w:spacing w:val="1"/>
          <w:sz w:val="28"/>
          <w:szCs w:val="28"/>
        </w:rPr>
        <w:t xml:space="preserve"> запобігання </w:t>
      </w:r>
    </w:p>
    <w:p w:rsidR="00973659" w:rsidRDefault="00973659" w:rsidP="00015CD3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та протидії домашньому насильству </w:t>
      </w:r>
    </w:p>
    <w:p w:rsidR="00973659" w:rsidRDefault="00973659" w:rsidP="00015CD3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та/або насильству за ознакою статі, </w:t>
      </w:r>
    </w:p>
    <w:p w:rsidR="00973659" w:rsidRDefault="00973659" w:rsidP="00015CD3">
      <w:pPr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забезпечення </w:t>
      </w:r>
      <w:r>
        <w:rPr>
          <w:sz w:val="28"/>
          <w:szCs w:val="28"/>
        </w:rPr>
        <w:t>гендерної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рівності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протидії торгівлі людьми на  2022-2025 рр. </w:t>
      </w:r>
    </w:p>
    <w:p w:rsidR="00973659" w:rsidRPr="007067DA" w:rsidRDefault="00973659" w:rsidP="00FE75C0">
      <w:pPr>
        <w:spacing w:line="360" w:lineRule="auto"/>
        <w:ind w:right="567"/>
        <w:jc w:val="both"/>
        <w:rPr>
          <w:sz w:val="28"/>
          <w:szCs w:val="28"/>
        </w:rPr>
      </w:pPr>
    </w:p>
    <w:p w:rsidR="00973659" w:rsidRDefault="00973659" w:rsidP="00F31FE2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43055">
        <w:rPr>
          <w:sz w:val="28"/>
          <w:szCs w:val="28"/>
        </w:rPr>
        <w:t>Відповідно до статті 26 Закону України «Про місцеве самоврядування в Україні»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Законів України </w:t>
      </w:r>
      <w:r>
        <w:rPr>
          <w:sz w:val="28"/>
          <w:szCs w:val="28"/>
        </w:rPr>
        <w:t>«Про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запобігання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протидію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домашньому насильству», «Про протидію торгівлі людьми», «Про забезпечення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рівних прав та можливостей жінок і чоловіків»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рішення Волинської обласної ради від 20.10.2021 № 9/10 «Про продовження терміну дії та внесення змін до Обласної комплексної програми з питань підтримки сім’ї, протидії торгівлі людьми та забезпечення рівних прав і можливостей жінок та чоловіків на період до 2021 року», з метою створення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правових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соціальних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умов</w:t>
      </w:r>
      <w:r>
        <w:rPr>
          <w:spacing w:val="-68"/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для належного розвитку сім’ї, запобігання та протидії домашньому насильству,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торгівлі людьми, створення умов для впровадження гендерних підходів в усі сфери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життєдіяльності суспільства,</w:t>
      </w:r>
      <w:r>
        <w:rPr>
          <w:i/>
          <w:sz w:val="28"/>
          <w:szCs w:val="28"/>
        </w:rPr>
        <w:t xml:space="preserve"> </w:t>
      </w:r>
      <w:r w:rsidRPr="00243055">
        <w:rPr>
          <w:sz w:val="28"/>
          <w:szCs w:val="28"/>
        </w:rPr>
        <w:t>міська рада</w:t>
      </w:r>
    </w:p>
    <w:p w:rsidR="00973659" w:rsidRPr="007067DA" w:rsidRDefault="00973659" w:rsidP="00677FEE">
      <w:pPr>
        <w:tabs>
          <w:tab w:val="left" w:pos="567"/>
        </w:tabs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 </w:t>
      </w:r>
    </w:p>
    <w:p w:rsidR="00973659" w:rsidRDefault="00973659" w:rsidP="00FE75C0">
      <w:pPr>
        <w:tabs>
          <w:tab w:val="left" w:pos="720"/>
        </w:tabs>
        <w:autoSpaceDE/>
        <w:autoSpaceDN/>
        <w:spacing w:line="360" w:lineRule="auto"/>
        <w:rPr>
          <w:sz w:val="28"/>
        </w:rPr>
      </w:pPr>
      <w:r>
        <w:rPr>
          <w:sz w:val="28"/>
        </w:rPr>
        <w:t>ВИРІШИЛ</w:t>
      </w:r>
      <w:r w:rsidRPr="007067DA">
        <w:rPr>
          <w:sz w:val="28"/>
        </w:rPr>
        <w:t>А:</w:t>
      </w:r>
    </w:p>
    <w:p w:rsidR="00973659" w:rsidRDefault="00973659" w:rsidP="00677FEE">
      <w:pPr>
        <w:jc w:val="both"/>
        <w:rPr>
          <w:sz w:val="28"/>
          <w:szCs w:val="28"/>
        </w:rPr>
      </w:pPr>
      <w:r>
        <w:rPr>
          <w:sz w:val="28"/>
        </w:rPr>
        <w:t xml:space="preserve">        1. Затвердити </w:t>
      </w:r>
      <w:r>
        <w:rPr>
          <w:sz w:val="28"/>
          <w:szCs w:val="28"/>
        </w:rPr>
        <w:t>Цільову соціальну програму  підтримки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сім’ї,</w:t>
      </w:r>
      <w:r>
        <w:rPr>
          <w:spacing w:val="1"/>
          <w:sz w:val="28"/>
          <w:szCs w:val="28"/>
        </w:rPr>
        <w:t xml:space="preserve"> запобігання та протидії домашньому насильству та/або насильству за ознакою статі, забезпечення </w:t>
      </w:r>
      <w:r>
        <w:rPr>
          <w:sz w:val="28"/>
          <w:szCs w:val="28"/>
        </w:rPr>
        <w:t>гендерної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рівності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протидії торгівлі людьми на  2022-2025 рр. (додається). </w:t>
      </w:r>
    </w:p>
    <w:p w:rsidR="00973659" w:rsidRDefault="00973659" w:rsidP="00F31FE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Фінансовому управлінню міськвиконкому (Галині Бурочук) щорічно при формуванні бюджету міської територіальної громади передбачати кошти для фінансування заходів, передбачених Програмою, в межах бюджетних асигнувань.</w:t>
      </w:r>
    </w:p>
    <w:p w:rsidR="00973659" w:rsidRDefault="00973659" w:rsidP="00F31FE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Контроль за виконанням цього  рішення покласти на заступника міського голови з питань діяльності виконавчих органів Вікторію Скриннік.</w:t>
      </w:r>
    </w:p>
    <w:p w:rsidR="00973659" w:rsidRDefault="00973659" w:rsidP="00F31FE2">
      <w:pPr>
        <w:tabs>
          <w:tab w:val="left" w:pos="567"/>
        </w:tabs>
        <w:jc w:val="both"/>
        <w:rPr>
          <w:sz w:val="28"/>
          <w:szCs w:val="28"/>
        </w:rPr>
      </w:pPr>
    </w:p>
    <w:p w:rsidR="00973659" w:rsidRPr="004712B9" w:rsidRDefault="00973659" w:rsidP="0096275F">
      <w:pPr>
        <w:jc w:val="both"/>
        <w:rPr>
          <w:sz w:val="28"/>
          <w:szCs w:val="28"/>
        </w:rPr>
      </w:pPr>
    </w:p>
    <w:p w:rsidR="00973659" w:rsidRDefault="00973659" w:rsidP="00FE75C0">
      <w:pPr>
        <w:spacing w:line="360" w:lineRule="auto"/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                           </w:t>
      </w:r>
      <w:r w:rsidRPr="00D02890">
        <w:rPr>
          <w:sz w:val="28"/>
          <w:szCs w:val="28"/>
        </w:rPr>
        <w:t xml:space="preserve">  Борис КАРПУС</w:t>
      </w:r>
    </w:p>
    <w:p w:rsidR="00973659" w:rsidRPr="00677FEE" w:rsidRDefault="00973659" w:rsidP="00FE75C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Людмила Якименко </w:t>
      </w:r>
      <w:r w:rsidRPr="00677FEE">
        <w:rPr>
          <w:sz w:val="24"/>
          <w:szCs w:val="24"/>
        </w:rPr>
        <w:t>41070</w:t>
      </w:r>
    </w:p>
    <w:p w:rsidR="00973659" w:rsidRDefault="00973659" w:rsidP="00FE75C0">
      <w:pPr>
        <w:spacing w:line="360" w:lineRule="auto"/>
        <w:jc w:val="both"/>
        <w:rPr>
          <w:sz w:val="28"/>
          <w:szCs w:val="28"/>
        </w:rPr>
      </w:pPr>
    </w:p>
    <w:sectPr w:rsidR="00973659" w:rsidSect="00AB4CF9">
      <w:pgSz w:w="11906" w:h="16838"/>
      <w:pgMar w:top="284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659" w:rsidRDefault="00973659" w:rsidP="00D13A05">
      <w:r>
        <w:separator/>
      </w:r>
    </w:p>
  </w:endnote>
  <w:endnote w:type="continuationSeparator" w:id="1">
    <w:p w:rsidR="00973659" w:rsidRDefault="00973659" w:rsidP="00D1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659" w:rsidRDefault="00973659" w:rsidP="00D13A05">
      <w:r>
        <w:separator/>
      </w:r>
    </w:p>
  </w:footnote>
  <w:footnote w:type="continuationSeparator" w:id="1">
    <w:p w:rsidR="00973659" w:rsidRDefault="00973659" w:rsidP="00D13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D05"/>
    <w:rsid w:val="00001BBA"/>
    <w:rsid w:val="00003C75"/>
    <w:rsid w:val="00012128"/>
    <w:rsid w:val="00015CD3"/>
    <w:rsid w:val="000174FD"/>
    <w:rsid w:val="00017644"/>
    <w:rsid w:val="00022D1C"/>
    <w:rsid w:val="00025C88"/>
    <w:rsid w:val="00026F83"/>
    <w:rsid w:val="000334DF"/>
    <w:rsid w:val="00043E03"/>
    <w:rsid w:val="00046539"/>
    <w:rsid w:val="00055ED3"/>
    <w:rsid w:val="00057092"/>
    <w:rsid w:val="00057C3E"/>
    <w:rsid w:val="000664BC"/>
    <w:rsid w:val="00074C88"/>
    <w:rsid w:val="000751C7"/>
    <w:rsid w:val="00077EDF"/>
    <w:rsid w:val="00094ABD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3223"/>
    <w:rsid w:val="00125E21"/>
    <w:rsid w:val="001277E4"/>
    <w:rsid w:val="0013143C"/>
    <w:rsid w:val="00132613"/>
    <w:rsid w:val="00133ED7"/>
    <w:rsid w:val="001344DB"/>
    <w:rsid w:val="0014363C"/>
    <w:rsid w:val="0014382C"/>
    <w:rsid w:val="00146FF2"/>
    <w:rsid w:val="00151012"/>
    <w:rsid w:val="00155A32"/>
    <w:rsid w:val="00157790"/>
    <w:rsid w:val="001579BC"/>
    <w:rsid w:val="001660C6"/>
    <w:rsid w:val="00171F8F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B63A9"/>
    <w:rsid w:val="001C20B7"/>
    <w:rsid w:val="001C246B"/>
    <w:rsid w:val="001C71CE"/>
    <w:rsid w:val="001D06C2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2974"/>
    <w:rsid w:val="0022320D"/>
    <w:rsid w:val="0022398D"/>
    <w:rsid w:val="00227655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A2C1D"/>
    <w:rsid w:val="002B09E9"/>
    <w:rsid w:val="002B5A12"/>
    <w:rsid w:val="002C4CA2"/>
    <w:rsid w:val="002D0808"/>
    <w:rsid w:val="002D5BF0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3EDF"/>
    <w:rsid w:val="00324CBD"/>
    <w:rsid w:val="00331DE0"/>
    <w:rsid w:val="00331FF9"/>
    <w:rsid w:val="00333A07"/>
    <w:rsid w:val="003372B8"/>
    <w:rsid w:val="00337410"/>
    <w:rsid w:val="00341D82"/>
    <w:rsid w:val="00345BC7"/>
    <w:rsid w:val="00346FD8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4BDB"/>
    <w:rsid w:val="00425E1F"/>
    <w:rsid w:val="004305E4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3D7"/>
    <w:rsid w:val="00490E26"/>
    <w:rsid w:val="00491DE5"/>
    <w:rsid w:val="00493524"/>
    <w:rsid w:val="00494E8D"/>
    <w:rsid w:val="00497E9D"/>
    <w:rsid w:val="004B5E23"/>
    <w:rsid w:val="004C34E5"/>
    <w:rsid w:val="004C5868"/>
    <w:rsid w:val="004D46CC"/>
    <w:rsid w:val="004D56E9"/>
    <w:rsid w:val="004E1D18"/>
    <w:rsid w:val="004E1DC4"/>
    <w:rsid w:val="004E5FC9"/>
    <w:rsid w:val="004E7550"/>
    <w:rsid w:val="004E78F2"/>
    <w:rsid w:val="004F58A9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5A6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E4D68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77FEE"/>
    <w:rsid w:val="00680AA3"/>
    <w:rsid w:val="0068277B"/>
    <w:rsid w:val="006837E9"/>
    <w:rsid w:val="00683966"/>
    <w:rsid w:val="00687FA5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C4412"/>
    <w:rsid w:val="006D3ED3"/>
    <w:rsid w:val="006D51BB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45DD"/>
    <w:rsid w:val="00756089"/>
    <w:rsid w:val="00756AC6"/>
    <w:rsid w:val="00757013"/>
    <w:rsid w:val="00770389"/>
    <w:rsid w:val="00770A3E"/>
    <w:rsid w:val="00770B3D"/>
    <w:rsid w:val="0077144B"/>
    <w:rsid w:val="0077301C"/>
    <w:rsid w:val="0077480D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A53B9"/>
    <w:rsid w:val="007B2090"/>
    <w:rsid w:val="007B46F6"/>
    <w:rsid w:val="007B7C40"/>
    <w:rsid w:val="007D06C6"/>
    <w:rsid w:val="007D3888"/>
    <w:rsid w:val="007E0892"/>
    <w:rsid w:val="007E4505"/>
    <w:rsid w:val="007F2043"/>
    <w:rsid w:val="007F4A30"/>
    <w:rsid w:val="007F58B5"/>
    <w:rsid w:val="00801098"/>
    <w:rsid w:val="00806E06"/>
    <w:rsid w:val="008110F2"/>
    <w:rsid w:val="00815467"/>
    <w:rsid w:val="008222BB"/>
    <w:rsid w:val="0082347F"/>
    <w:rsid w:val="008260D3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3720D"/>
    <w:rsid w:val="009504DB"/>
    <w:rsid w:val="0095053D"/>
    <w:rsid w:val="009515A7"/>
    <w:rsid w:val="00957DB3"/>
    <w:rsid w:val="00961993"/>
    <w:rsid w:val="00961D3B"/>
    <w:rsid w:val="0096275F"/>
    <w:rsid w:val="00964175"/>
    <w:rsid w:val="00971CDC"/>
    <w:rsid w:val="00973659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65576"/>
    <w:rsid w:val="00A7133B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689A"/>
    <w:rsid w:val="00B077FD"/>
    <w:rsid w:val="00B13221"/>
    <w:rsid w:val="00B1413A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55EE9"/>
    <w:rsid w:val="00B67E8C"/>
    <w:rsid w:val="00B7076C"/>
    <w:rsid w:val="00B73977"/>
    <w:rsid w:val="00B74B9A"/>
    <w:rsid w:val="00B75E96"/>
    <w:rsid w:val="00B82D3B"/>
    <w:rsid w:val="00B86C55"/>
    <w:rsid w:val="00B90605"/>
    <w:rsid w:val="00B925D1"/>
    <w:rsid w:val="00B94C5D"/>
    <w:rsid w:val="00BA626F"/>
    <w:rsid w:val="00BB4CE0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753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D706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2446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353B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4A95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EF4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0709A"/>
    <w:rsid w:val="00F11301"/>
    <w:rsid w:val="00F142B3"/>
    <w:rsid w:val="00F215FB"/>
    <w:rsid w:val="00F238B0"/>
    <w:rsid w:val="00F258A4"/>
    <w:rsid w:val="00F31FE2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95CBD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List Number" w:locked="1" w:semiHidden="1" w:uiPriority="99" w:unhideWhenUsed="1"/>
    <w:lsdException w:name="List 4" w:locked="1" w:semiHidden="1" w:uiPriority="99" w:unhideWhenUsed="1"/>
    <w:lsdException w:name="List 5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Body Text" w:locked="1" w:semiHidden="1" w:uiPriority="99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BF7"/>
    <w:pPr>
      <w:autoSpaceDE w:val="0"/>
      <w:autoSpaceDN w:val="0"/>
    </w:pPr>
    <w:rPr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A52FB"/>
    <w:rPr>
      <w:rFonts w:ascii="Antiqua" w:hAnsi="Antiqua" w:cs="Times New Roman"/>
      <w:b/>
      <w:sz w:val="20"/>
      <w:lang w:eastAsia="ru-RU"/>
    </w:rPr>
  </w:style>
  <w:style w:type="paragraph" w:customStyle="1" w:styleId="1">
    <w:name w:val="заголовок 1"/>
    <w:basedOn w:val="Normal"/>
    <w:next w:val="Normal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Normal"/>
    <w:next w:val="Normal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Normal"/>
    <w:next w:val="Normal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Normal"/>
    <w:next w:val="Normal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">
    <w:name w:val="Основной шрифт"/>
    <w:uiPriority w:val="99"/>
    <w:rsid w:val="00DC5BF7"/>
  </w:style>
  <w:style w:type="paragraph" w:styleId="Title">
    <w:name w:val="Title"/>
    <w:basedOn w:val="Normal"/>
    <w:next w:val="Normal"/>
    <w:link w:val="TitleChar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C5BF7"/>
    <w:rPr>
      <w:rFonts w:ascii="Cambria" w:hAnsi="Cambria" w:cs="Times New Roman"/>
      <w:b/>
      <w:kern w:val="28"/>
      <w:sz w:val="32"/>
      <w:lang w:eastAsia="ru-RU"/>
    </w:rPr>
  </w:style>
  <w:style w:type="paragraph" w:styleId="BodyText">
    <w:name w:val="Body Text"/>
    <w:basedOn w:val="Normal"/>
    <w:link w:val="BodyTextChar"/>
    <w:uiPriority w:val="99"/>
    <w:rsid w:val="00DC5BF7"/>
    <w:pPr>
      <w:jc w:val="both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C5BF7"/>
    <w:rPr>
      <w:rFonts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5BF7"/>
    <w:rPr>
      <w:rFonts w:ascii="Tahoma" w:hAnsi="Tahoma" w:cs="Times New Roman"/>
      <w:sz w:val="16"/>
      <w:lang w:eastAsia="ru-RU"/>
    </w:rPr>
  </w:style>
  <w:style w:type="table" w:styleId="TableGrid">
    <w:name w:val="Table Grid"/>
    <w:basedOn w:val="TableNormal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C5BF7"/>
    <w:rPr>
      <w:rFonts w:ascii="Tahoma" w:hAnsi="Tahoma" w:cs="Times New Roman"/>
      <w:sz w:val="16"/>
      <w:lang w:eastAsia="ru-RU"/>
    </w:rPr>
  </w:style>
  <w:style w:type="paragraph" w:styleId="NoSpacing">
    <w:name w:val="No Spacing"/>
    <w:uiPriority w:val="99"/>
    <w:qFormat/>
    <w:rsid w:val="008F71ED"/>
    <w:rPr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13A05"/>
    <w:rPr>
      <w:rFonts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3A05"/>
    <w:rPr>
      <w:rFonts w:cs="Times New Roman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0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19</cp:revision>
  <dcterms:created xsi:type="dcterms:W3CDTF">2021-11-15T15:39:00Z</dcterms:created>
  <dcterms:modified xsi:type="dcterms:W3CDTF">2022-05-02T09:22:00Z</dcterms:modified>
</cp:coreProperties>
</file>